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020F8" w14:textId="77777777" w:rsidR="00665E6A" w:rsidRPr="00747B39" w:rsidRDefault="00665E6A" w:rsidP="00665E6A">
      <w:pPr>
        <w:pStyle w:val="NoSpacing"/>
        <w:tabs>
          <w:tab w:val="left" w:pos="1440"/>
        </w:tabs>
      </w:pPr>
      <w:r w:rsidRPr="00747B39">
        <w:rPr>
          <w:u w:val="single"/>
        </w:rPr>
        <w:t>Elizabeth DUTTON</w:t>
      </w:r>
      <w:r w:rsidRPr="00747B39">
        <w:t xml:space="preserve">    </w:t>
      </w:r>
      <w:proofErr w:type="gramStart"/>
      <w:r w:rsidRPr="00747B39">
        <w:t xml:space="preserve">   (</w:t>
      </w:r>
      <w:proofErr w:type="gramEnd"/>
      <w:r w:rsidRPr="00747B39">
        <w:t>fl.1461)</w:t>
      </w:r>
    </w:p>
    <w:p w14:paraId="2DDDA1E9" w14:textId="77777777" w:rsidR="00665E6A" w:rsidRPr="00747B39" w:rsidRDefault="00665E6A" w:rsidP="00665E6A">
      <w:pPr>
        <w:pStyle w:val="NoSpacing"/>
        <w:tabs>
          <w:tab w:val="left" w:pos="1440"/>
        </w:tabs>
      </w:pPr>
    </w:p>
    <w:p w14:paraId="2A993CFD" w14:textId="77777777" w:rsidR="00665E6A" w:rsidRPr="00747B39" w:rsidRDefault="00665E6A" w:rsidP="00665E6A">
      <w:pPr>
        <w:pStyle w:val="NoSpacing"/>
        <w:tabs>
          <w:tab w:val="left" w:pos="1440"/>
        </w:tabs>
      </w:pPr>
    </w:p>
    <w:p w14:paraId="53C58B7A" w14:textId="77777777" w:rsidR="00665E6A" w:rsidRPr="00747B39" w:rsidRDefault="00665E6A" w:rsidP="00665E6A">
      <w:pPr>
        <w:pStyle w:val="NoSpacing"/>
        <w:tabs>
          <w:tab w:val="left" w:pos="1440"/>
        </w:tabs>
      </w:pPr>
      <w:r w:rsidRPr="00747B39">
        <w:t>Daughter of John Dutton(q.v.).   (Gentry III p.277 and Family Search)</w:t>
      </w:r>
    </w:p>
    <w:p w14:paraId="5C84B1CB" w14:textId="77777777" w:rsidR="00665E6A" w:rsidRPr="00747B39" w:rsidRDefault="00665E6A" w:rsidP="00665E6A">
      <w:pPr>
        <w:pStyle w:val="NoSpacing"/>
        <w:tabs>
          <w:tab w:val="left" w:pos="1440"/>
        </w:tabs>
      </w:pPr>
      <w:r w:rsidRPr="00747B39">
        <w:t xml:space="preserve">1 = Richard Manley of </w:t>
      </w:r>
      <w:proofErr w:type="gramStart"/>
      <w:r w:rsidRPr="00747B39">
        <w:t>Manley(</w:t>
      </w:r>
      <w:proofErr w:type="gramEnd"/>
      <w:r w:rsidRPr="00747B39">
        <w:t>d.1461)(q.v.).   (ibid.)</w:t>
      </w:r>
    </w:p>
    <w:p w14:paraId="69A596DB" w14:textId="77777777" w:rsidR="00665E6A" w:rsidRPr="00747B39" w:rsidRDefault="00665E6A" w:rsidP="00665E6A">
      <w:pPr>
        <w:pStyle w:val="NoSpacing"/>
        <w:tabs>
          <w:tab w:val="left" w:pos="1440"/>
        </w:tabs>
      </w:pPr>
    </w:p>
    <w:p w14:paraId="10992ECC" w14:textId="2C3888A6" w:rsidR="00665E6A" w:rsidRPr="00747B39" w:rsidRDefault="00665E6A" w:rsidP="00665E6A">
      <w:pPr>
        <w:pStyle w:val="NoSpacing"/>
        <w:tabs>
          <w:tab w:val="left" w:pos="1440"/>
        </w:tabs>
      </w:pPr>
      <w:r w:rsidRPr="00747B39">
        <w:t>2 = John Lloyd</w:t>
      </w:r>
      <w:r w:rsidR="00170C1B">
        <w:t xml:space="preserve"> </w:t>
      </w:r>
      <w:r w:rsidRPr="00747B39">
        <w:t>of Rossendale(q.v.).     (ibid.)</w:t>
      </w:r>
    </w:p>
    <w:p w14:paraId="5FA4F66A" w14:textId="77777777" w:rsidR="00665E6A" w:rsidRPr="00747B39" w:rsidRDefault="00665E6A" w:rsidP="00665E6A">
      <w:pPr>
        <w:pStyle w:val="NoSpacing"/>
        <w:tabs>
          <w:tab w:val="left" w:pos="1440"/>
        </w:tabs>
      </w:pPr>
    </w:p>
    <w:p w14:paraId="568E2416" w14:textId="77777777" w:rsidR="00665E6A" w:rsidRPr="00747B39" w:rsidRDefault="00665E6A" w:rsidP="00665E6A">
      <w:pPr>
        <w:pStyle w:val="NoSpacing"/>
        <w:tabs>
          <w:tab w:val="left" w:pos="1440"/>
        </w:tabs>
      </w:pPr>
    </w:p>
    <w:p w14:paraId="260B4932" w14:textId="77777777" w:rsidR="00665E6A" w:rsidRPr="00747B39" w:rsidRDefault="00665E6A" w:rsidP="00665E6A">
      <w:pPr>
        <w:pStyle w:val="NoSpacing"/>
        <w:tabs>
          <w:tab w:val="left" w:pos="1440"/>
        </w:tabs>
      </w:pPr>
      <w:r w:rsidRPr="00747B39">
        <w:t>25 September 2022</w:t>
      </w:r>
    </w:p>
    <w:p w14:paraId="02D666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7DE6C" w14:textId="77777777" w:rsidR="00E43AE8" w:rsidRDefault="00E43AE8" w:rsidP="009139A6">
      <w:r>
        <w:separator/>
      </w:r>
    </w:p>
  </w:endnote>
  <w:endnote w:type="continuationSeparator" w:id="0">
    <w:p w14:paraId="0114FD43" w14:textId="77777777" w:rsidR="00E43AE8" w:rsidRDefault="00E43A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7C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4A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F1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4A7E6" w14:textId="77777777" w:rsidR="00E43AE8" w:rsidRDefault="00E43AE8" w:rsidP="009139A6">
      <w:r>
        <w:separator/>
      </w:r>
    </w:p>
  </w:footnote>
  <w:footnote w:type="continuationSeparator" w:id="0">
    <w:p w14:paraId="0A76DF9B" w14:textId="77777777" w:rsidR="00E43AE8" w:rsidRDefault="00E43A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B1B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28F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49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E6A"/>
    <w:rsid w:val="000666E0"/>
    <w:rsid w:val="00170C1B"/>
    <w:rsid w:val="002510B7"/>
    <w:rsid w:val="005C130B"/>
    <w:rsid w:val="00665E6A"/>
    <w:rsid w:val="00826F5C"/>
    <w:rsid w:val="009139A6"/>
    <w:rsid w:val="009448BB"/>
    <w:rsid w:val="00947624"/>
    <w:rsid w:val="00A3176C"/>
    <w:rsid w:val="00AE65F8"/>
    <w:rsid w:val="00BA00AB"/>
    <w:rsid w:val="00CB4ED9"/>
    <w:rsid w:val="00E43AE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0D442"/>
  <w15:chartTrackingRefBased/>
  <w15:docId w15:val="{75C0C47C-A4CF-4059-9B4F-89A400B4D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2022-12-30T20:05:00Z</dcterms:created>
  <dcterms:modified xsi:type="dcterms:W3CDTF">2023-10-03T06:59:00Z</dcterms:modified>
</cp:coreProperties>
</file>